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6A350" w14:textId="77777777" w:rsidR="00883133" w:rsidRDefault="00883133" w:rsidP="008831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u w:val="single"/>
        </w:rPr>
        <w:t>atte</w:t>
      </w:r>
      <w:proofErr w:type="spellEnd"/>
      <w:r>
        <w:rPr>
          <w:rFonts w:ascii="Times New Roman" w:hAnsi="Times New Roman" w:cs="Times New Roman"/>
          <w:u w:val="single"/>
        </w:rPr>
        <w:t xml:space="preserve"> CHAMBER</w:t>
      </w:r>
      <w:r>
        <w:rPr>
          <w:rFonts w:ascii="Times New Roman" w:hAnsi="Times New Roman" w:cs="Times New Roman"/>
        </w:rPr>
        <w:t xml:space="preserve">      (fl.1483)</w:t>
      </w:r>
    </w:p>
    <w:p w14:paraId="5F842AD2" w14:textId="77777777" w:rsidR="00883133" w:rsidRDefault="00883133" w:rsidP="00883133">
      <w:pPr>
        <w:rPr>
          <w:rFonts w:ascii="Times New Roman" w:hAnsi="Times New Roman" w:cs="Times New Roman"/>
        </w:rPr>
      </w:pPr>
    </w:p>
    <w:p w14:paraId="6C6BB6AB" w14:textId="77777777" w:rsidR="00883133" w:rsidRDefault="00883133" w:rsidP="00883133">
      <w:pPr>
        <w:rPr>
          <w:rFonts w:ascii="Times New Roman" w:hAnsi="Times New Roman" w:cs="Times New Roman"/>
        </w:rPr>
      </w:pPr>
    </w:p>
    <w:p w14:paraId="7B4BAC0A" w14:textId="77777777" w:rsidR="00883133" w:rsidRDefault="00883133" w:rsidP="008831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Edmund Cook(q.v.) and John </w:t>
      </w:r>
      <w:proofErr w:type="spellStart"/>
      <w:r>
        <w:rPr>
          <w:rFonts w:ascii="Times New Roman" w:hAnsi="Times New Roman" w:cs="Times New Roman"/>
        </w:rPr>
        <w:t>Stretham</w:t>
      </w:r>
      <w:proofErr w:type="spellEnd"/>
      <w:r>
        <w:rPr>
          <w:rFonts w:ascii="Times New Roman" w:hAnsi="Times New Roman" w:cs="Times New Roman"/>
        </w:rPr>
        <w:t>(q.v.), as the executors of</w:t>
      </w:r>
    </w:p>
    <w:p w14:paraId="2113E775" w14:textId="77777777" w:rsidR="00883133" w:rsidRDefault="00883133" w:rsidP="008831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Chambyr</w:t>
      </w:r>
      <w:proofErr w:type="spellEnd"/>
      <w:r>
        <w:rPr>
          <w:rFonts w:ascii="Times New Roman" w:hAnsi="Times New Roman" w:cs="Times New Roman"/>
        </w:rPr>
        <w:t xml:space="preserve">(q.v.), made a plaint of debt against Nicholas </w:t>
      </w:r>
      <w:proofErr w:type="spellStart"/>
      <w:r>
        <w:rPr>
          <w:rFonts w:ascii="Times New Roman" w:hAnsi="Times New Roman" w:cs="Times New Roman"/>
        </w:rPr>
        <w:t>Chyrche</w:t>
      </w:r>
      <w:proofErr w:type="spellEnd"/>
    </w:p>
    <w:p w14:paraId="13A335AB" w14:textId="77777777" w:rsidR="00883133" w:rsidRDefault="00883133" w:rsidP="008831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Yarmouth(q.v.).</w:t>
      </w:r>
    </w:p>
    <w:p w14:paraId="774EA381" w14:textId="77777777" w:rsidR="00883133" w:rsidRDefault="00883133" w:rsidP="008831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EE38985" w14:textId="77777777" w:rsidR="00883133" w:rsidRDefault="00883133" w:rsidP="00883133">
      <w:pPr>
        <w:rPr>
          <w:rFonts w:ascii="Times New Roman" w:hAnsi="Times New Roman" w:cs="Times New Roman"/>
        </w:rPr>
      </w:pPr>
    </w:p>
    <w:p w14:paraId="1A1F7E53" w14:textId="77777777" w:rsidR="00883133" w:rsidRDefault="00883133" w:rsidP="00883133">
      <w:pPr>
        <w:rPr>
          <w:rFonts w:ascii="Times New Roman" w:hAnsi="Times New Roman" w:cs="Times New Roman"/>
        </w:rPr>
      </w:pPr>
    </w:p>
    <w:p w14:paraId="453DE2CF" w14:textId="77777777" w:rsidR="00883133" w:rsidRDefault="00883133" w:rsidP="008831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June 2019</w:t>
      </w:r>
    </w:p>
    <w:p w14:paraId="2E0FA933" w14:textId="77777777" w:rsidR="006B2F86" w:rsidRPr="00E71FC3" w:rsidRDefault="008831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C2567" w14:textId="77777777" w:rsidR="00883133" w:rsidRDefault="00883133" w:rsidP="00E71FC3">
      <w:r>
        <w:separator/>
      </w:r>
    </w:p>
  </w:endnote>
  <w:endnote w:type="continuationSeparator" w:id="0">
    <w:p w14:paraId="35CD83B7" w14:textId="77777777" w:rsidR="00883133" w:rsidRDefault="008831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972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AD761" w14:textId="77777777" w:rsidR="00883133" w:rsidRDefault="00883133" w:rsidP="00E71FC3">
      <w:r>
        <w:separator/>
      </w:r>
    </w:p>
  </w:footnote>
  <w:footnote w:type="continuationSeparator" w:id="0">
    <w:p w14:paraId="59AD492C" w14:textId="77777777" w:rsidR="00883133" w:rsidRDefault="008831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33"/>
    <w:rsid w:val="001A7C09"/>
    <w:rsid w:val="00577BD5"/>
    <w:rsid w:val="00656CBA"/>
    <w:rsid w:val="006A1F77"/>
    <w:rsid w:val="00733BE7"/>
    <w:rsid w:val="0088313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F3E81"/>
  <w15:chartTrackingRefBased/>
  <w15:docId w15:val="{FCD58D11-476F-4102-8039-B2AAFC8D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2019-07-06T19:48:00Z</dcterms:created>
  <dcterms:modified xsi:type="dcterms:W3CDTF">2019-07-06T19:48:00Z</dcterms:modified>
</cp:coreProperties>
</file>